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B45437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9E6958">
        <w:rPr>
          <w:rFonts w:ascii="Corbel" w:hAnsi="Corbel"/>
          <w:b/>
          <w:smallCaps/>
          <w:sz w:val="24"/>
          <w:szCs w:val="24"/>
        </w:rPr>
        <w:t xml:space="preserve"> </w:t>
      </w:r>
      <w:r w:rsidR="009E6958">
        <w:rPr>
          <w:rFonts w:ascii="Corbel" w:hAnsi="Corbel"/>
          <w:i/>
          <w:smallCaps/>
          <w:sz w:val="24"/>
          <w:szCs w:val="24"/>
        </w:rPr>
        <w:t>202</w:t>
      </w:r>
      <w:r w:rsidR="00E95AC0">
        <w:rPr>
          <w:rFonts w:ascii="Corbel" w:hAnsi="Corbel"/>
          <w:i/>
          <w:smallCaps/>
          <w:sz w:val="24"/>
          <w:szCs w:val="24"/>
        </w:rPr>
        <w:t>6</w:t>
      </w:r>
      <w:r w:rsidR="00C74B28">
        <w:rPr>
          <w:rFonts w:ascii="Corbel" w:hAnsi="Corbel"/>
          <w:i/>
          <w:smallCaps/>
          <w:sz w:val="24"/>
          <w:szCs w:val="24"/>
        </w:rPr>
        <w:t>-202</w:t>
      </w:r>
      <w:r w:rsidR="00E95AC0">
        <w:rPr>
          <w:rFonts w:ascii="Corbel" w:hAnsi="Corbel"/>
          <w:i/>
          <w:smallCaps/>
          <w:sz w:val="24"/>
          <w:szCs w:val="24"/>
        </w:rPr>
        <w:t>9</w:t>
      </w:r>
    </w:p>
    <w:p w:rsidR="0085747A" w:rsidRDefault="0085747A" w:rsidP="009E6958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E184B">
        <w:rPr>
          <w:rFonts w:ascii="Corbel" w:hAnsi="Corbel"/>
          <w:sz w:val="20"/>
          <w:szCs w:val="20"/>
        </w:rPr>
        <w:t>ok akademicki   20</w:t>
      </w:r>
      <w:r w:rsidR="0051589B">
        <w:rPr>
          <w:rFonts w:ascii="Corbel" w:hAnsi="Corbel"/>
          <w:sz w:val="20"/>
          <w:szCs w:val="20"/>
        </w:rPr>
        <w:t>2</w:t>
      </w:r>
      <w:r w:rsidR="00E95AC0">
        <w:rPr>
          <w:rFonts w:ascii="Corbel" w:hAnsi="Corbel"/>
          <w:sz w:val="20"/>
          <w:szCs w:val="20"/>
        </w:rPr>
        <w:t>7</w:t>
      </w:r>
      <w:r w:rsidR="000E184B">
        <w:rPr>
          <w:rFonts w:ascii="Corbel" w:hAnsi="Corbel"/>
          <w:sz w:val="20"/>
          <w:szCs w:val="20"/>
        </w:rPr>
        <w:t>/202</w:t>
      </w:r>
      <w:r w:rsidR="00E95AC0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03B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Instytucje profilaktyczne i resocjalizacyjne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946B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58159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581595">
              <w:rPr>
                <w:rFonts w:ascii="Corbel" w:hAnsi="Corbel"/>
                <w:b w:val="0"/>
                <w:sz w:val="24"/>
                <w:szCs w:val="24"/>
              </w:rPr>
              <w:t>, sp.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8114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114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D57180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8C67CC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158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E59D5">
              <w:rPr>
                <w:rFonts w:ascii="Corbel" w:hAnsi="Corbel"/>
                <w:b w:val="0"/>
                <w:sz w:val="24"/>
                <w:szCs w:val="24"/>
              </w:rPr>
              <w:t>I rok, 3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114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8114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640202" w:rsidP="007E59D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51589B">
              <w:rPr>
                <w:rFonts w:ascii="Corbel" w:hAnsi="Corbel"/>
                <w:b w:val="0"/>
                <w:sz w:val="24"/>
                <w:szCs w:val="24"/>
              </w:rPr>
              <w:t>r 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7E59D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C373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1589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E184B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0E184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0E184B" w:rsidP="002C43A9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wiedzy z zakresu </w:t>
            </w:r>
            <w:r w:rsidR="00515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teoretycznych podstaw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pedagogik</w:t>
            </w:r>
            <w:r w:rsidR="00515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 w:rsidR="00903C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515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resocjalizacyjnej oraz profilaktyki społecznej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</w:tc>
      </w:tr>
    </w:tbl>
    <w:p w:rsidR="007E59D5" w:rsidRDefault="007E59D5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1E1C7F" w:rsidRDefault="001E1C7F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BB6B5D" w:rsidRPr="009C54AE" w:rsidTr="006F6055">
        <w:tc>
          <w:tcPr>
            <w:tcW w:w="851" w:type="dxa"/>
            <w:vAlign w:val="center"/>
          </w:tcPr>
          <w:p w:rsidR="00BB6B5D" w:rsidRPr="009C54AE" w:rsidRDefault="00BB6B5D" w:rsidP="006F605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bookmarkStart w:id="1" w:name="_Hlk99538374"/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BB6B5D" w:rsidRPr="0044418F" w:rsidRDefault="00BB6B5D" w:rsidP="006F60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Przedstawienie studentom instytucjonalnego systemu profilaktyki, wychowania                        i resocjalizacji w Polsce oraz zasad odpowiedzialności prawnej nieletnich.</w:t>
            </w:r>
          </w:p>
        </w:tc>
      </w:tr>
      <w:tr w:rsidR="00BB6B5D" w:rsidRPr="009C54AE" w:rsidTr="006F6055">
        <w:tc>
          <w:tcPr>
            <w:tcW w:w="851" w:type="dxa"/>
            <w:vAlign w:val="center"/>
          </w:tcPr>
          <w:p w:rsidR="00BB6B5D" w:rsidRPr="009C54AE" w:rsidRDefault="00BB6B5D" w:rsidP="006F605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BB6B5D" w:rsidRDefault="00BB6B5D" w:rsidP="006F60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Zapoznanie studentów z podstawami prawnymi i organizacyjnymi funkcjonowania  instytucji profilaktycznych i resocjalizacyjnych.</w:t>
            </w:r>
          </w:p>
        </w:tc>
      </w:tr>
      <w:tr w:rsidR="00BB6B5D" w:rsidRPr="009C54AE" w:rsidTr="006F6055">
        <w:tc>
          <w:tcPr>
            <w:tcW w:w="851" w:type="dxa"/>
            <w:vAlign w:val="center"/>
          </w:tcPr>
          <w:p w:rsidR="00BB6B5D" w:rsidRPr="009C54AE" w:rsidRDefault="00BB6B5D" w:rsidP="006F605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BB6B5D" w:rsidRPr="0044418F" w:rsidRDefault="00BB6B5D" w:rsidP="006F60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Z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>aznajomienie studentów z celami i zadaniami</w:t>
            </w:r>
            <w:r w:rsidR="00903C87">
              <w:rPr>
                <w:rFonts w:ascii="Corbel" w:hAnsi="Corbel" w:cs="DejaVuSans"/>
                <w:sz w:val="24"/>
                <w:szCs w:val="24"/>
              </w:rPr>
              <w:t xml:space="preserve"> 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>instytucj</w:t>
            </w:r>
            <w:r>
              <w:rPr>
                <w:rFonts w:ascii="Corbel" w:hAnsi="Corbel" w:cs="DejaVuSans"/>
                <w:sz w:val="24"/>
                <w:szCs w:val="24"/>
              </w:rPr>
              <w:t>i zajmujących się profilaktyką, wychowaniem i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 xml:space="preserve"> resocjaliza</w:t>
            </w:r>
            <w:r>
              <w:rPr>
                <w:rFonts w:ascii="Corbel" w:hAnsi="Corbel" w:cs="DejaVuSans"/>
                <w:sz w:val="24"/>
                <w:szCs w:val="24"/>
              </w:rPr>
              <w:t>cją oraz realizowanymi w tych instytucjach formami                           i metodami pracy profilaktyczno-resocjalizacyjnej.</w:t>
            </w:r>
          </w:p>
        </w:tc>
      </w:tr>
      <w:tr w:rsidR="00BB6B5D" w:rsidRPr="009C54AE" w:rsidTr="006F6055">
        <w:tc>
          <w:tcPr>
            <w:tcW w:w="851" w:type="dxa"/>
            <w:vAlign w:val="center"/>
          </w:tcPr>
          <w:p w:rsidR="00BB6B5D" w:rsidRPr="009C54AE" w:rsidRDefault="00BB6B5D" w:rsidP="006F605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BB6B5D" w:rsidRPr="0044418F" w:rsidRDefault="00BB6B5D" w:rsidP="006F60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Wykształcenie u studentów umiejętności dokonywania charakterystyki osób niedostosowanych społecznie i zagrożonych niedostosowaniem społecznym, wymagających oddziaływań profilaktycznych i resocjalizacyjnych</w:t>
            </w:r>
          </w:p>
        </w:tc>
      </w:tr>
      <w:tr w:rsidR="00BB6B5D" w:rsidRPr="009C54AE" w:rsidTr="006F6055">
        <w:tc>
          <w:tcPr>
            <w:tcW w:w="851" w:type="dxa"/>
            <w:vAlign w:val="center"/>
          </w:tcPr>
          <w:p w:rsidR="00BB6B5D" w:rsidRDefault="00BB6B5D" w:rsidP="006F605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BB6B5D" w:rsidRDefault="00BB6B5D" w:rsidP="006F60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Wdrożenie studentów do dokonywania analizy i oceny problemów wychowawczych występujących w placówkach zajmujących się profilaktyką i resocjalizacją.</w:t>
            </w:r>
          </w:p>
        </w:tc>
      </w:tr>
      <w:bookmarkEnd w:id="1"/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6520"/>
        <w:gridCol w:w="1732"/>
      </w:tblGrid>
      <w:tr w:rsidR="0085747A" w:rsidRPr="009C54AE" w:rsidTr="00903C87">
        <w:tc>
          <w:tcPr>
            <w:tcW w:w="1418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520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581595" w:rsidRPr="00581595" w:rsidRDefault="00581595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732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E59D5" w:rsidRPr="009C54AE" w:rsidTr="00903C87">
        <w:tc>
          <w:tcPr>
            <w:tcW w:w="1418" w:type="dxa"/>
          </w:tcPr>
          <w:p w:rsidR="007E59D5" w:rsidRPr="009C54AE" w:rsidRDefault="007E59D5" w:rsidP="001E1C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520" w:type="dxa"/>
          </w:tcPr>
          <w:p w:rsidR="007E59D5" w:rsidRPr="007E59D5" w:rsidRDefault="00581595" w:rsidP="00464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7E59D5">
              <w:rPr>
                <w:rFonts w:ascii="Corbel" w:hAnsi="Corbel"/>
                <w:sz w:val="24"/>
                <w:szCs w:val="24"/>
              </w:rPr>
              <w:t>mówi rodzaje</w:t>
            </w:r>
            <w:r w:rsidR="007E59D5" w:rsidRPr="007E59D5">
              <w:rPr>
                <w:rFonts w:ascii="Corbel" w:hAnsi="Corbel" w:cs="DejaVuSans"/>
                <w:sz w:val="24"/>
                <w:szCs w:val="24"/>
              </w:rPr>
              <w:t xml:space="preserve"> instytucji</w:t>
            </w:r>
            <w:r w:rsidR="00903C87">
              <w:rPr>
                <w:rFonts w:ascii="Corbel" w:hAnsi="Corbel" w:cs="DejaVuSans"/>
                <w:sz w:val="24"/>
                <w:szCs w:val="24"/>
              </w:rPr>
              <w:t xml:space="preserve"> </w:t>
            </w:r>
            <w:r w:rsidR="0044418F">
              <w:rPr>
                <w:rFonts w:ascii="Corbel" w:hAnsi="Corbel" w:cs="DejaVuSans"/>
                <w:sz w:val="24"/>
                <w:szCs w:val="24"/>
              </w:rPr>
              <w:t xml:space="preserve">zajmujących się </w:t>
            </w:r>
            <w:r w:rsidR="007E59D5" w:rsidRPr="007E59D5">
              <w:rPr>
                <w:rFonts w:ascii="Corbel" w:hAnsi="Corbel" w:cs="DejaVuSans"/>
                <w:sz w:val="24"/>
                <w:szCs w:val="24"/>
              </w:rPr>
              <w:t>profilakty</w:t>
            </w:r>
            <w:r w:rsidR="0044418F">
              <w:rPr>
                <w:rFonts w:ascii="Corbel" w:hAnsi="Corbel" w:cs="DejaVuSans"/>
                <w:sz w:val="24"/>
                <w:szCs w:val="24"/>
              </w:rPr>
              <w:t>ką, wychowaniem</w:t>
            </w:r>
            <w:r w:rsidR="007E59D5" w:rsidRPr="007E59D5">
              <w:rPr>
                <w:rFonts w:ascii="Corbel" w:hAnsi="Corbel" w:cs="DejaVuSans"/>
                <w:sz w:val="24"/>
                <w:szCs w:val="24"/>
              </w:rPr>
              <w:t xml:space="preserve"> i </w:t>
            </w:r>
            <w:r w:rsidR="007E59D5">
              <w:rPr>
                <w:rFonts w:ascii="Corbel" w:hAnsi="Corbel" w:cs="DejaVuSans"/>
                <w:sz w:val="24"/>
                <w:szCs w:val="24"/>
              </w:rPr>
              <w:t>resocjalizac</w:t>
            </w:r>
            <w:r w:rsidR="0044418F">
              <w:rPr>
                <w:rFonts w:ascii="Corbel" w:hAnsi="Corbel" w:cs="DejaVuSans"/>
                <w:sz w:val="24"/>
                <w:szCs w:val="24"/>
              </w:rPr>
              <w:t>ją</w:t>
            </w:r>
            <w:r w:rsidR="007E59D5">
              <w:rPr>
                <w:rFonts w:ascii="Corbel" w:hAnsi="Corbel" w:cs="DejaVuSans"/>
                <w:sz w:val="24"/>
                <w:szCs w:val="24"/>
              </w:rPr>
              <w:t xml:space="preserve"> oraz</w:t>
            </w:r>
            <w:r w:rsidR="003D1A34">
              <w:rPr>
                <w:rFonts w:ascii="Corbel" w:hAnsi="Corbel" w:cs="DejaVuSans"/>
                <w:sz w:val="24"/>
                <w:szCs w:val="24"/>
              </w:rPr>
              <w:t xml:space="preserve"> zachodzące między nimi relacje.</w:t>
            </w:r>
          </w:p>
        </w:tc>
        <w:tc>
          <w:tcPr>
            <w:tcW w:w="1732" w:type="dxa"/>
          </w:tcPr>
          <w:p w:rsidR="007E59D5" w:rsidRDefault="007E59D5" w:rsidP="001E1C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  <w:p w:rsidR="00D476C7" w:rsidRPr="009C54AE" w:rsidRDefault="00D476C7" w:rsidP="001E1C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E59D5" w:rsidRPr="009C54AE" w:rsidTr="00903C87">
        <w:tc>
          <w:tcPr>
            <w:tcW w:w="1418" w:type="dxa"/>
          </w:tcPr>
          <w:p w:rsidR="007E59D5" w:rsidRPr="009C54AE" w:rsidRDefault="007E59D5" w:rsidP="001E1C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520" w:type="dxa"/>
          </w:tcPr>
          <w:p w:rsidR="007E59D5" w:rsidRPr="007E59D5" w:rsidRDefault="007E59D5" w:rsidP="00464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="003D1A34">
              <w:rPr>
                <w:rFonts w:ascii="Corbel" w:hAnsi="Corbel"/>
                <w:sz w:val="24"/>
                <w:szCs w:val="24"/>
              </w:rPr>
              <w:t xml:space="preserve">charakteryzuje 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>os</w:t>
            </w:r>
            <w:r w:rsidR="003D1A34">
              <w:rPr>
                <w:rFonts w:ascii="Corbel" w:hAnsi="Corbel" w:cs="DejaVuSans"/>
                <w:sz w:val="24"/>
                <w:szCs w:val="24"/>
              </w:rPr>
              <w:t>oby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 xml:space="preserve"> objęt</w:t>
            </w:r>
            <w:r w:rsidR="003D1A34">
              <w:rPr>
                <w:rFonts w:ascii="Corbel" w:hAnsi="Corbel" w:cs="DejaVuSans"/>
                <w:sz w:val="24"/>
                <w:szCs w:val="24"/>
              </w:rPr>
              <w:t>e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 xml:space="preserve"> oddziaływaniami profilaktycznym</w:t>
            </w:r>
            <w:r w:rsidR="003D1A34">
              <w:rPr>
                <w:rFonts w:ascii="Corbel" w:hAnsi="Corbel" w:cs="DejaVuSans"/>
                <w:sz w:val="24"/>
                <w:szCs w:val="24"/>
              </w:rPr>
              <w:t xml:space="preserve">i 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>i resocjalizującymi</w:t>
            </w:r>
            <w:r w:rsidR="003D1A34">
              <w:rPr>
                <w:rFonts w:ascii="Corbel" w:hAnsi="Corbel" w:cs="DejaVuSans"/>
                <w:sz w:val="24"/>
                <w:szCs w:val="24"/>
              </w:rPr>
              <w:t xml:space="preserve"> w kontekście ich specyficznych cech i właściwości.</w:t>
            </w:r>
          </w:p>
        </w:tc>
        <w:tc>
          <w:tcPr>
            <w:tcW w:w="1732" w:type="dxa"/>
          </w:tcPr>
          <w:p w:rsidR="007E59D5" w:rsidRDefault="007E59D5" w:rsidP="001E1C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4645AD" w:rsidRPr="004645AD" w:rsidRDefault="004645AD" w:rsidP="001E1C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E59D5" w:rsidRPr="009C54AE" w:rsidTr="00903C87">
        <w:tc>
          <w:tcPr>
            <w:tcW w:w="1418" w:type="dxa"/>
          </w:tcPr>
          <w:p w:rsidR="007E59D5" w:rsidRPr="009C54AE" w:rsidRDefault="007E59D5" w:rsidP="001E1C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520" w:type="dxa"/>
          </w:tcPr>
          <w:p w:rsidR="007E59D5" w:rsidRPr="007E59D5" w:rsidRDefault="00581595" w:rsidP="004645AD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3B1B90">
              <w:rPr>
                <w:rFonts w:ascii="Corbel" w:hAnsi="Corbel"/>
                <w:sz w:val="24"/>
                <w:szCs w:val="24"/>
              </w:rPr>
              <w:t xml:space="preserve">ymieni i opisze </w:t>
            </w:r>
            <w:r w:rsidR="003B1B90">
              <w:rPr>
                <w:rFonts w:ascii="Corbel" w:hAnsi="Corbel" w:cs="DejaVuSans"/>
                <w:sz w:val="24"/>
                <w:szCs w:val="24"/>
              </w:rPr>
              <w:t xml:space="preserve">podstawy prawne i organizacyjne </w:t>
            </w:r>
            <w:r w:rsidR="003B1B90" w:rsidRPr="007E59D5">
              <w:rPr>
                <w:rFonts w:ascii="Corbel" w:hAnsi="Corbel" w:cs="DejaVuSans"/>
                <w:sz w:val="24"/>
                <w:szCs w:val="24"/>
              </w:rPr>
              <w:t>funkcjonowania</w:t>
            </w:r>
            <w:r w:rsidR="003B1B90">
              <w:rPr>
                <w:rFonts w:ascii="Corbel" w:hAnsi="Corbel" w:cs="DejaVuSans"/>
                <w:sz w:val="24"/>
                <w:szCs w:val="24"/>
              </w:rPr>
              <w:t xml:space="preserve"> instytucji profilaktycznych</w:t>
            </w:r>
            <w:r w:rsidR="00903C87">
              <w:rPr>
                <w:rFonts w:ascii="Corbel" w:hAnsi="Corbel" w:cs="DejaVuSans"/>
                <w:sz w:val="24"/>
                <w:szCs w:val="24"/>
              </w:rPr>
              <w:t xml:space="preserve"> </w:t>
            </w:r>
            <w:r w:rsidR="003B1B90">
              <w:rPr>
                <w:rFonts w:ascii="Corbel" w:hAnsi="Corbel" w:cs="DejaVuSans"/>
                <w:sz w:val="24"/>
                <w:szCs w:val="24"/>
              </w:rPr>
              <w:t>i resocjalizacyjnych, a także ich cele, zadania, formy i metody pracy.</w:t>
            </w:r>
          </w:p>
        </w:tc>
        <w:tc>
          <w:tcPr>
            <w:tcW w:w="1732" w:type="dxa"/>
          </w:tcPr>
          <w:p w:rsidR="007E59D5" w:rsidRDefault="007E59D5" w:rsidP="001E1C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</w:t>
            </w:r>
            <w:r w:rsidR="003D1A34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:rsidR="004645AD" w:rsidRPr="009C54AE" w:rsidRDefault="004645AD" w:rsidP="001E1C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E59D5" w:rsidRPr="009C54AE" w:rsidTr="00903C87">
        <w:tc>
          <w:tcPr>
            <w:tcW w:w="1418" w:type="dxa"/>
          </w:tcPr>
          <w:p w:rsidR="007E59D5" w:rsidRPr="009C54AE" w:rsidRDefault="007E59D5" w:rsidP="001E1C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520" w:type="dxa"/>
          </w:tcPr>
          <w:p w:rsidR="007E59D5" w:rsidRPr="00927428" w:rsidRDefault="00581595" w:rsidP="00927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="007E59D5">
              <w:rPr>
                <w:rFonts w:ascii="Corbel" w:hAnsi="Corbel"/>
                <w:sz w:val="24"/>
                <w:szCs w:val="24"/>
              </w:rPr>
              <w:t>okona</w:t>
            </w:r>
            <w:r w:rsidR="00903C87">
              <w:rPr>
                <w:rFonts w:ascii="Corbel" w:hAnsi="Corbel"/>
                <w:sz w:val="24"/>
                <w:szCs w:val="24"/>
              </w:rPr>
              <w:t xml:space="preserve"> </w:t>
            </w:r>
            <w:r w:rsidR="00927428">
              <w:rPr>
                <w:rFonts w:ascii="Corbel" w:hAnsi="Corbel" w:cs="DejaVuSans"/>
                <w:sz w:val="24"/>
                <w:szCs w:val="24"/>
              </w:rPr>
              <w:t>analizy i oceny różnych problemowych sytuacji wychowawczych jakie występują wśród podopiecznych placówek profilaktycznych i resocjalizacyjnych.</w:t>
            </w:r>
          </w:p>
        </w:tc>
        <w:tc>
          <w:tcPr>
            <w:tcW w:w="1732" w:type="dxa"/>
          </w:tcPr>
          <w:p w:rsidR="007E59D5" w:rsidRDefault="007E59D5" w:rsidP="001E1C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927428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:rsidR="004645AD" w:rsidRPr="003415F5" w:rsidRDefault="004645AD" w:rsidP="001E1C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645AD" w:rsidRDefault="004645AD" w:rsidP="001E1C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E59D5" w:rsidRPr="009C54AE" w:rsidTr="00903C87">
        <w:tc>
          <w:tcPr>
            <w:tcW w:w="1418" w:type="dxa"/>
          </w:tcPr>
          <w:p w:rsidR="007E59D5" w:rsidRPr="009C54AE" w:rsidRDefault="007E59D5" w:rsidP="001E1C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520" w:type="dxa"/>
          </w:tcPr>
          <w:p w:rsidR="007E59D5" w:rsidRPr="007E59D5" w:rsidRDefault="00581595" w:rsidP="00092B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D476C7">
              <w:rPr>
                <w:rFonts w:ascii="Corbel" w:hAnsi="Corbel"/>
                <w:sz w:val="24"/>
                <w:szCs w:val="24"/>
              </w:rPr>
              <w:t>skaże obszary w działalności instytucji profilaktycznych</w:t>
            </w:r>
            <w:r w:rsidR="00903C87">
              <w:rPr>
                <w:rFonts w:ascii="Corbel" w:hAnsi="Corbel"/>
                <w:sz w:val="24"/>
                <w:szCs w:val="24"/>
              </w:rPr>
              <w:t xml:space="preserve"> </w:t>
            </w:r>
            <w:r w:rsidR="00903C87">
              <w:rPr>
                <w:rFonts w:ascii="Corbel" w:hAnsi="Corbel"/>
                <w:sz w:val="24"/>
                <w:szCs w:val="24"/>
              </w:rPr>
              <w:br/>
            </w:r>
            <w:r w:rsidR="00D476C7">
              <w:rPr>
                <w:rFonts w:ascii="Corbel" w:hAnsi="Corbel"/>
                <w:sz w:val="24"/>
                <w:szCs w:val="24"/>
              </w:rPr>
              <w:t xml:space="preserve">i resocjalizacyjnych, które wymagają zmian i modyfikacji. </w:t>
            </w:r>
          </w:p>
        </w:tc>
        <w:tc>
          <w:tcPr>
            <w:tcW w:w="1732" w:type="dxa"/>
          </w:tcPr>
          <w:p w:rsidR="007E59D5" w:rsidRDefault="007E59D5" w:rsidP="001E1C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D476C7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  <w:p w:rsidR="00277119" w:rsidRDefault="00277119" w:rsidP="001E1C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E59D5" w:rsidRPr="009C54AE" w:rsidTr="00903C87">
        <w:tc>
          <w:tcPr>
            <w:tcW w:w="1418" w:type="dxa"/>
          </w:tcPr>
          <w:p w:rsidR="007E59D5" w:rsidRDefault="00350DA1" w:rsidP="001E1C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476C7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520" w:type="dxa"/>
          </w:tcPr>
          <w:p w:rsidR="007E59D5" w:rsidRPr="007E59D5" w:rsidRDefault="00581595" w:rsidP="00092B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D476C7">
              <w:rPr>
                <w:rFonts w:ascii="Corbel" w:hAnsi="Corbel"/>
                <w:sz w:val="24"/>
                <w:szCs w:val="24"/>
              </w:rPr>
              <w:t>kreśli</w:t>
            </w:r>
            <w:r w:rsidR="007E59D5" w:rsidRPr="007E59D5">
              <w:rPr>
                <w:rFonts w:ascii="Corbel" w:hAnsi="Corbel" w:cs="DejaVuSans"/>
                <w:sz w:val="24"/>
                <w:szCs w:val="24"/>
              </w:rPr>
              <w:t xml:space="preserve"> dylematy moralne związane z pracą</w:t>
            </w:r>
            <w:r w:rsidR="00903C87">
              <w:rPr>
                <w:rFonts w:ascii="Corbel" w:hAnsi="Corbel" w:cs="DejaVuSans"/>
                <w:sz w:val="24"/>
                <w:szCs w:val="24"/>
              </w:rPr>
              <w:t xml:space="preserve"> </w:t>
            </w:r>
            <w:r w:rsidR="007E59D5" w:rsidRPr="007E59D5">
              <w:rPr>
                <w:rFonts w:ascii="Corbel" w:hAnsi="Corbel" w:cs="DejaVuSans"/>
                <w:sz w:val="24"/>
                <w:szCs w:val="24"/>
              </w:rPr>
              <w:t>z</w:t>
            </w:r>
            <w:r w:rsidR="00903C87">
              <w:rPr>
                <w:rFonts w:ascii="Corbel" w:hAnsi="Corbel" w:cs="DejaVuSans"/>
                <w:sz w:val="24"/>
                <w:szCs w:val="24"/>
              </w:rPr>
              <w:t xml:space="preserve"> </w:t>
            </w:r>
            <w:r w:rsidR="007E59D5" w:rsidRPr="007E59D5">
              <w:rPr>
                <w:rFonts w:ascii="Corbel" w:hAnsi="Corbel" w:cs="DejaVuSans"/>
                <w:sz w:val="24"/>
                <w:szCs w:val="24"/>
              </w:rPr>
              <w:t>osobami niedostosowanymi społecznie</w:t>
            </w:r>
            <w:r w:rsidR="00D476C7">
              <w:rPr>
                <w:rFonts w:ascii="Corbel" w:hAnsi="Corbel" w:cs="DejaVuSans"/>
                <w:sz w:val="24"/>
                <w:szCs w:val="24"/>
              </w:rPr>
              <w:t xml:space="preserve"> i zagroż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onymi </w:t>
            </w:r>
            <w:r w:rsidR="00D476C7">
              <w:rPr>
                <w:rFonts w:ascii="Corbel" w:hAnsi="Corbel" w:cs="DejaVuSans"/>
                <w:sz w:val="24"/>
                <w:szCs w:val="24"/>
              </w:rPr>
              <w:t>niedostosowaniem społecznym</w:t>
            </w:r>
            <w:r w:rsidR="00350DA1">
              <w:rPr>
                <w:rFonts w:ascii="Corbel" w:hAnsi="Corbel" w:cs="DejaVuSans"/>
                <w:sz w:val="24"/>
                <w:szCs w:val="24"/>
              </w:rPr>
              <w:t>.</w:t>
            </w:r>
          </w:p>
        </w:tc>
        <w:tc>
          <w:tcPr>
            <w:tcW w:w="1732" w:type="dxa"/>
          </w:tcPr>
          <w:p w:rsidR="007E59D5" w:rsidRDefault="007E59D5" w:rsidP="001E1C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277119" w:rsidRDefault="00277119" w:rsidP="001E1C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77A15" w:rsidRPr="009C54AE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bookmarkStart w:id="2" w:name="_Hlk99452265"/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50DA1" w:rsidRPr="009C54AE" w:rsidTr="00923D7D">
        <w:tc>
          <w:tcPr>
            <w:tcW w:w="9639" w:type="dxa"/>
          </w:tcPr>
          <w:p w:rsidR="00350DA1" w:rsidRPr="00350DA1" w:rsidRDefault="00277119" w:rsidP="007E185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  <w:bookmarkEnd w:id="2"/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092B49" w:rsidRPr="009C54AE" w:rsidRDefault="00092B49" w:rsidP="00092B49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092B49" w:rsidRPr="009C54AE" w:rsidTr="006F6055">
        <w:tc>
          <w:tcPr>
            <w:tcW w:w="9639" w:type="dxa"/>
          </w:tcPr>
          <w:p w:rsidR="00092B49" w:rsidRPr="009C54AE" w:rsidRDefault="00092B49" w:rsidP="006F605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bookmarkStart w:id="3" w:name="_Hlk99452373"/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92B49" w:rsidRPr="009C54AE" w:rsidTr="006F6055">
        <w:tc>
          <w:tcPr>
            <w:tcW w:w="9639" w:type="dxa"/>
          </w:tcPr>
          <w:p w:rsidR="00092B49" w:rsidRPr="00350DA1" w:rsidRDefault="00092B49" w:rsidP="006F60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Instytucjonalny system profilaktyki i resocjalizacji w Polsce. Odpowiedzialność prawna nieletnich.</w:t>
            </w:r>
          </w:p>
        </w:tc>
      </w:tr>
      <w:tr w:rsidR="00092B49" w:rsidRPr="009C54AE" w:rsidTr="006F6055">
        <w:tc>
          <w:tcPr>
            <w:tcW w:w="9639" w:type="dxa"/>
          </w:tcPr>
          <w:p w:rsidR="00092B49" w:rsidRDefault="00092B49" w:rsidP="006F60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 xml:space="preserve">Profilaktyczna, diagnostyczna i resocjalizacyjna rola placówek dla nieletnich mieszczących się          w ramach Ministerstwa Sprawiedliwości (zakłady poprawcze, schroniska dla nieletnich, kuratorskie ośrodki pracy z młodzieżą, Rodzinne Ośrodki Diagnostyczno-Konsultacyjne </w:t>
            </w:r>
            <w:r w:rsidRPr="003776C4">
              <w:rPr>
                <w:rFonts w:ascii="Corbel" w:hAnsi="Corbel" w:cs="DejaVuSans"/>
                <w:sz w:val="24"/>
                <w:szCs w:val="24"/>
              </w:rPr>
              <w:sym w:font="Wingdings" w:char="F0E0"/>
            </w:r>
            <w:r>
              <w:rPr>
                <w:rFonts w:ascii="Corbel" w:hAnsi="Corbel" w:cs="DejaVuSans"/>
                <w:sz w:val="24"/>
                <w:szCs w:val="24"/>
              </w:rPr>
              <w:t xml:space="preserve"> Opiniodawcze Zespoły Sądowych Specjalistów).</w:t>
            </w:r>
          </w:p>
        </w:tc>
      </w:tr>
      <w:tr w:rsidR="00092B49" w:rsidRPr="009C54AE" w:rsidTr="006F6055">
        <w:tc>
          <w:tcPr>
            <w:tcW w:w="9639" w:type="dxa"/>
          </w:tcPr>
          <w:p w:rsidR="00092B49" w:rsidRDefault="00092B49" w:rsidP="006F60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Działalność  profilaktyczna i wychowawczo-resocjalizacyjna instytucji oświatowych (szkoły                     i pedagodzy szkolni, Poradnie Psychologiczno-Pedagogiczne, Ochotnicze Hufce Pracy, Młodzieżowe Ośrodki Wychowawcze i Młodzieżowe Ośrodki Socjoterapii).</w:t>
            </w:r>
          </w:p>
        </w:tc>
      </w:tr>
      <w:tr w:rsidR="00092B49" w:rsidRPr="009C54AE" w:rsidTr="006F6055">
        <w:tc>
          <w:tcPr>
            <w:tcW w:w="9639" w:type="dxa"/>
          </w:tcPr>
          <w:p w:rsidR="00092B49" w:rsidRDefault="00092B49" w:rsidP="006F60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Rola Policji w zapobieganiu demoralizacji nieletnich (Policyjne Izby Dziecka, Policyjni Specjaliści ds. Nieletnich).</w:t>
            </w:r>
          </w:p>
        </w:tc>
      </w:tr>
      <w:tr w:rsidR="00092B49" w:rsidRPr="009C54AE" w:rsidTr="006F6055">
        <w:tc>
          <w:tcPr>
            <w:tcW w:w="9639" w:type="dxa"/>
          </w:tcPr>
          <w:p w:rsidR="00092B49" w:rsidRDefault="00092B49" w:rsidP="006F60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Profilaktyczne i uspołeczniające znaczenie instytucji opiekuńczo-wychowawczych i ośrodków pomocy społecznej (pogotowia opiekuńcze, domy dziecka, rodziny zastępcze, MOPS, GOPS, PCPR, DPS, OIK).</w:t>
            </w:r>
          </w:p>
        </w:tc>
      </w:tr>
      <w:bookmarkEnd w:id="3"/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92B49" w:rsidRPr="009C54AE" w:rsidRDefault="00092B4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A86535" w:rsidRDefault="00C542A5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</w:t>
      </w:r>
      <w:r w:rsidR="007535D4">
        <w:rPr>
          <w:rFonts w:ascii="Corbel" w:hAnsi="Corbel"/>
          <w:b w:val="0"/>
          <w:smallCaps w:val="0"/>
          <w:szCs w:val="24"/>
        </w:rPr>
        <w:t xml:space="preserve">analiza tekstów z </w:t>
      </w:r>
      <w:r w:rsidR="008935E2">
        <w:rPr>
          <w:rFonts w:ascii="Corbel" w:hAnsi="Corbel"/>
          <w:b w:val="0"/>
          <w:smallCaps w:val="0"/>
          <w:szCs w:val="24"/>
        </w:rPr>
        <w:t>dyskusj</w:t>
      </w:r>
      <w:r w:rsidR="007535D4">
        <w:rPr>
          <w:rFonts w:ascii="Corbel" w:hAnsi="Corbel"/>
          <w:b w:val="0"/>
          <w:smallCaps w:val="0"/>
          <w:szCs w:val="24"/>
        </w:rPr>
        <w:t>ą</w:t>
      </w:r>
      <w:r w:rsidR="008935E2">
        <w:rPr>
          <w:rFonts w:ascii="Corbel" w:hAnsi="Corbel"/>
          <w:b w:val="0"/>
          <w:smallCaps w:val="0"/>
          <w:szCs w:val="24"/>
        </w:rPr>
        <w:t>, praca w grupach</w:t>
      </w:r>
      <w:r w:rsidR="007535D4">
        <w:rPr>
          <w:rFonts w:ascii="Corbel" w:hAnsi="Corbel"/>
          <w:b w:val="0"/>
          <w:smallCaps w:val="0"/>
          <w:szCs w:val="24"/>
        </w:rPr>
        <w:t>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0B337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kolokwium</w:t>
            </w:r>
          </w:p>
        </w:tc>
        <w:tc>
          <w:tcPr>
            <w:tcW w:w="2126" w:type="dxa"/>
          </w:tcPr>
          <w:p w:rsidR="0085747A" w:rsidRPr="009C54AE" w:rsidRDefault="00384B3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0B337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</w:t>
            </w:r>
            <w:r w:rsidR="00384B39">
              <w:rPr>
                <w:rFonts w:ascii="Corbel" w:hAnsi="Corbel"/>
                <w:b w:val="0"/>
                <w:szCs w:val="24"/>
              </w:rPr>
              <w:t xml:space="preserve"> kolokwium</w:t>
            </w:r>
          </w:p>
        </w:tc>
        <w:tc>
          <w:tcPr>
            <w:tcW w:w="2126" w:type="dxa"/>
          </w:tcPr>
          <w:p w:rsidR="0085747A" w:rsidRPr="009C54AE" w:rsidRDefault="00753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</w:t>
            </w:r>
            <w:r w:rsidR="00384B39">
              <w:rPr>
                <w:rFonts w:ascii="Corbel" w:hAnsi="Corbel"/>
                <w:b w:val="0"/>
                <w:szCs w:val="24"/>
              </w:rPr>
              <w:t>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384B39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0B3376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C542A5" w:rsidRPr="009C54AE" w:rsidRDefault="00C542A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753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C542A5" w:rsidRDefault="00753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753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udział w dyskusji, </w:t>
            </w:r>
            <w:r w:rsidR="00384B39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542A5" w:rsidRDefault="00753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C542A5" w:rsidRDefault="00753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</w:t>
            </w:r>
            <w:r w:rsidR="00C542A5">
              <w:rPr>
                <w:rFonts w:ascii="Corbel" w:hAnsi="Corbel"/>
                <w:b w:val="0"/>
                <w:szCs w:val="24"/>
              </w:rPr>
              <w:t>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990D1A" w:rsidRDefault="00990D1A" w:rsidP="00990D1A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90D1A">
              <w:rPr>
                <w:rFonts w:ascii="Corbel" w:hAnsi="Corbel"/>
                <w:b w:val="0"/>
                <w:smallCaps w:val="0"/>
                <w:szCs w:val="24"/>
              </w:rPr>
              <w:t>kolokwium (minimum 51 % punktów),</w:t>
            </w:r>
          </w:p>
          <w:p w:rsidR="0085747A" w:rsidRPr="00990D1A" w:rsidRDefault="00990D1A" w:rsidP="00990D1A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90D1A">
              <w:rPr>
                <w:rFonts w:ascii="Corbel" w:hAnsi="Corbel"/>
                <w:b w:val="0"/>
                <w:smallCaps w:val="0"/>
                <w:szCs w:val="24"/>
              </w:rPr>
              <w:t>aktywny udział studenta w zajęciach (w trakcie dyskusji)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 xml:space="preserve">na zrealizowanie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0611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C373D4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384B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662F39" w:rsidP="00384B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6437D7">
              <w:rPr>
                <w:rFonts w:ascii="Corbel" w:hAnsi="Corbel"/>
                <w:sz w:val="24"/>
                <w:szCs w:val="24"/>
              </w:rPr>
              <w:t>:</w:t>
            </w:r>
          </w:p>
          <w:p w:rsidR="006437D7" w:rsidRDefault="00384B39" w:rsidP="006437D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C61DC5" w:rsidRDefault="00384B39" w:rsidP="006437D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  <w:r w:rsidR="006437D7">
              <w:rPr>
                <w:rFonts w:ascii="Corbel" w:hAnsi="Corbel"/>
                <w:sz w:val="24"/>
                <w:szCs w:val="24"/>
              </w:rPr>
              <w:t>,</w:t>
            </w:r>
          </w:p>
          <w:p w:rsidR="006437D7" w:rsidRPr="009C54AE" w:rsidRDefault="006437D7" w:rsidP="006437D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przedmiotowej.</w:t>
            </w:r>
          </w:p>
        </w:tc>
        <w:tc>
          <w:tcPr>
            <w:tcW w:w="4677" w:type="dxa"/>
          </w:tcPr>
          <w:p w:rsidR="006437D7" w:rsidRDefault="006437D7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6B0F46" w:rsidRDefault="006B0F4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6437D7" w:rsidRDefault="00662F39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6437D7" w:rsidRDefault="00662F39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  <w:p w:rsidR="006437D7" w:rsidRPr="009C54AE" w:rsidRDefault="006437D7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AE1D0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C848EF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0B337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E1C7F" w:rsidRPr="009C54AE" w:rsidTr="00DE0365">
        <w:trPr>
          <w:trHeight w:val="397"/>
        </w:trPr>
        <w:tc>
          <w:tcPr>
            <w:tcW w:w="9639" w:type="dxa"/>
          </w:tcPr>
          <w:p w:rsidR="001E1C7F" w:rsidRPr="00903C87" w:rsidRDefault="001E1C7F" w:rsidP="00DE0365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03C87">
              <w:rPr>
                <w:rFonts w:ascii="Corbel" w:hAnsi="Corbel"/>
                <w:b w:val="0"/>
                <w:bCs/>
                <w:smallCaps w:val="0"/>
                <w:szCs w:val="24"/>
              </w:rPr>
              <w:t>Literatura podstawowa:</w:t>
            </w:r>
          </w:p>
          <w:p w:rsidR="00903C87" w:rsidRDefault="00903C87" w:rsidP="00903C87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Brągiel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Badora S.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Formy opieki, wychowania i wsparcia w zreformowanym systemie pomocy społecznej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Uniwersytet Opolski, Opole 2005.</w:t>
            </w:r>
          </w:p>
          <w:p w:rsidR="00903C87" w:rsidRPr="00AE1D05" w:rsidRDefault="00903C87" w:rsidP="00903C87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Krajewska B.,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Instytucje wsparcia dziecka i rodziny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IMPULS, Kraków 2010.</w:t>
            </w:r>
          </w:p>
          <w:p w:rsidR="00903C87" w:rsidRDefault="00903C87" w:rsidP="00903C87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84B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Pytka L., </w:t>
            </w:r>
            <w:r w:rsidRPr="00384B3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resocjalizacyjna</w:t>
            </w:r>
            <w:r w:rsidRPr="00384B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Akademia Pedagogiki Specjalnej, </w:t>
            </w:r>
            <w:r w:rsidRPr="00384B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5.</w:t>
            </w:r>
          </w:p>
          <w:p w:rsidR="001E1C7F" w:rsidRPr="00F53DEB" w:rsidRDefault="001E1C7F" w:rsidP="001E1C7F">
            <w:pPr>
              <w:pStyle w:val="Punktygwne"/>
              <w:spacing w:before="0" w:after="0"/>
              <w:ind w:left="72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1E1C7F" w:rsidRPr="009C54AE" w:rsidTr="00DE0365">
        <w:trPr>
          <w:trHeight w:val="397"/>
        </w:trPr>
        <w:tc>
          <w:tcPr>
            <w:tcW w:w="9639" w:type="dxa"/>
          </w:tcPr>
          <w:p w:rsidR="001E1C7F" w:rsidRDefault="001E1C7F" w:rsidP="00DE0365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03C87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Literatura uzupełniająca: </w:t>
            </w:r>
          </w:p>
          <w:p w:rsidR="00903C87" w:rsidRPr="00903C87" w:rsidRDefault="00903C87" w:rsidP="00DE0365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  <w:p w:rsidR="00903C87" w:rsidRPr="00D3297E" w:rsidRDefault="00903C87" w:rsidP="00E2148D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Andrzejewski M.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Rodziny zastępcze: problematyka prawna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„Dom Organizatora”, Toruń 2006.</w:t>
            </w:r>
          </w:p>
          <w:p w:rsidR="00903C87" w:rsidRDefault="00903C87" w:rsidP="00E2148D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Badora S., Zięba-Kołodziej B., Róg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Rodziny zastępcze w lokalnym systemie pomocy społecznej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PWSZ, Tarnobrzeg 2015.</w:t>
            </w:r>
          </w:p>
          <w:p w:rsidR="00903C87" w:rsidRDefault="00903C87" w:rsidP="00E2148D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Gaś Z.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Efektywność instytucjonalnych form pomocy na rzecz młodzieży zagrożonej wykluczeniem społecznym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Fundacja „Masz szansę”, Lublin 2008.</w:t>
            </w:r>
          </w:p>
          <w:p w:rsidR="00903C87" w:rsidRDefault="00903C87" w:rsidP="00E2148D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Jaworska A.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Resocjalizacja: zagadnienia prawne, społeczne i metodyczne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IMPULS, Kraków 2009.</w:t>
            </w:r>
          </w:p>
          <w:p w:rsidR="00903C87" w:rsidRPr="0079561D" w:rsidRDefault="00903C87" w:rsidP="00E2148D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Klonowska I.,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Uspołeczniające, profilaktyczne i resocjalizacyjne funkcje Policji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br/>
              <w:t>w perspektywie współczesnej pedagogiki resocjalizacyjnej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IMPULS, Kraków 2018.</w:t>
            </w:r>
          </w:p>
          <w:p w:rsidR="00903C87" w:rsidRDefault="00903C87" w:rsidP="00E2148D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Kudlak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G. (red.),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Instytucjonalna resocjalizacja nieletnich: wyzwania i perspektywy rozwoju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DIFIN, Warszawa 2016.</w:t>
            </w:r>
          </w:p>
          <w:p w:rsidR="00903C87" w:rsidRDefault="00903C87" w:rsidP="00E2148D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Łuczyński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Dzieci w rodzinach zastępczych i dysfunkcjonalnych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KUL, Lublin 2008.</w:t>
            </w:r>
          </w:p>
          <w:p w:rsidR="00903C87" w:rsidRPr="0006356E" w:rsidRDefault="00903C87" w:rsidP="00E2148D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Łukaszek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Szorstka młodość: socjalizacyjne wyznaczniki </w:t>
            </w:r>
            <w:proofErr w:type="spellStart"/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seksualnych młodzieży (na podstawie badań wychowanków Ochotniczych Hufców Pracy)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Uniwersytet Rzeszowski, Rzeszów 2013.</w:t>
            </w:r>
          </w:p>
          <w:p w:rsidR="00903C87" w:rsidRPr="00BB582D" w:rsidRDefault="00903C87" w:rsidP="00E2148D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Ostrowska K.,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Psychologia resocjalizacyjna. W kierunku nowej specjalności psychologii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Fraszka Edukacyjna, Warszawa 2008.</w:t>
            </w:r>
          </w:p>
          <w:p w:rsidR="00903C87" w:rsidRDefault="00903C87" w:rsidP="00E2148D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Skałbania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Poradnictwo pedagogiczne: przegląd wybranych zagadnień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IMPULS, Kraków 2009.</w:t>
            </w:r>
          </w:p>
          <w:p w:rsidR="00903C87" w:rsidRDefault="00903C87" w:rsidP="00E2148D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84B39">
              <w:rPr>
                <w:rFonts w:ascii="Corbel" w:hAnsi="Corbel"/>
                <w:b w:val="0"/>
                <w:smallCaps w:val="0"/>
                <w:szCs w:val="24"/>
              </w:rPr>
              <w:t>Sołtysiak T., Latoś A. (red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.), </w:t>
            </w:r>
            <w:r w:rsidRPr="00384B39">
              <w:rPr>
                <w:rFonts w:ascii="Corbel" w:hAnsi="Corbel"/>
                <w:b w:val="0"/>
                <w:i/>
                <w:smallCaps w:val="0"/>
                <w:szCs w:val="24"/>
              </w:rPr>
              <w:t>Działalność profilaktyczna resocjalizacyjna w środowisku otwartym, instytucjach wychowawczych, poprawczych oraz karnych</w:t>
            </w:r>
            <w:r w:rsidRPr="00384B39">
              <w:rPr>
                <w:rFonts w:ascii="Corbel" w:hAnsi="Corbel"/>
                <w:b w:val="0"/>
                <w:smallCaps w:val="0"/>
                <w:szCs w:val="24"/>
              </w:rPr>
              <w:t>, Bydgoszcz 2010.</w:t>
            </w:r>
          </w:p>
          <w:p w:rsidR="00903C87" w:rsidRPr="00C32AB0" w:rsidRDefault="00903C87" w:rsidP="00E2148D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Stasiak K.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Zarys metodyki pracy kuratora sądowego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Kluwer, Warszawa 2018.</w:t>
            </w:r>
          </w:p>
          <w:p w:rsidR="00903C87" w:rsidRDefault="00903C87" w:rsidP="00E2148D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Śliwa S.,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Wybrane problemy resocjalizacji nieletnich w młodzieżowych ośrodkach wychowawczych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Wyższa Szkoła Zarządzania i Administracji, Opole 2013.</w:t>
            </w:r>
          </w:p>
          <w:p w:rsidR="00903C87" w:rsidRDefault="00903C87" w:rsidP="00E2148D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Winogrodzka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Rodziny zastępcze i ich dzieci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UMCS, Lublin 2007.</w:t>
            </w:r>
          </w:p>
          <w:p w:rsidR="00903C87" w:rsidRPr="00DF6F75" w:rsidRDefault="00903C87" w:rsidP="00E2148D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Włodarczyk-Madejska J.,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Efektywność Opiniodawczych Zespołów Sądowych Specjalistów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Instytut Wymiaru Sprawiedliwości, Warszawa 2017.</w:t>
            </w:r>
          </w:p>
          <w:p w:rsidR="001E1C7F" w:rsidRPr="00D3297E" w:rsidRDefault="00903C87" w:rsidP="00E2148D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Wosik-Kawala D. (red.),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Rodzinne i instytucjonalne środowiska opiekuńczo-wychowawcze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UMCS, Lublin 2012.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4C11" w:rsidRDefault="00B74C11" w:rsidP="00C16ABF">
      <w:pPr>
        <w:spacing w:after="0" w:line="240" w:lineRule="auto"/>
      </w:pPr>
      <w:r>
        <w:separator/>
      </w:r>
    </w:p>
  </w:endnote>
  <w:endnote w:type="continuationSeparator" w:id="0">
    <w:p w:rsidR="00B74C11" w:rsidRDefault="00B74C1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4C11" w:rsidRDefault="00B74C11" w:rsidP="00C16ABF">
      <w:pPr>
        <w:spacing w:after="0" w:line="240" w:lineRule="auto"/>
      </w:pPr>
      <w:r>
        <w:separator/>
      </w:r>
    </w:p>
  </w:footnote>
  <w:footnote w:type="continuationSeparator" w:id="0">
    <w:p w:rsidR="00B74C11" w:rsidRDefault="00B74C11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01C43"/>
    <w:multiLevelType w:val="hybridMultilevel"/>
    <w:tmpl w:val="B49090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213AA"/>
    <w:multiLevelType w:val="hybridMultilevel"/>
    <w:tmpl w:val="3348CD94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FC6129"/>
    <w:multiLevelType w:val="hybridMultilevel"/>
    <w:tmpl w:val="7F66D5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45526C"/>
    <w:multiLevelType w:val="hybridMultilevel"/>
    <w:tmpl w:val="95A2D7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2C70"/>
    <w:rsid w:val="00015B8F"/>
    <w:rsid w:val="00022ECE"/>
    <w:rsid w:val="0003291B"/>
    <w:rsid w:val="00033DE6"/>
    <w:rsid w:val="00042A51"/>
    <w:rsid w:val="00042D2E"/>
    <w:rsid w:val="00044C82"/>
    <w:rsid w:val="00047A4D"/>
    <w:rsid w:val="000611C1"/>
    <w:rsid w:val="0006356E"/>
    <w:rsid w:val="00070ED6"/>
    <w:rsid w:val="000742DC"/>
    <w:rsid w:val="00084C12"/>
    <w:rsid w:val="00090ED7"/>
    <w:rsid w:val="00092B49"/>
    <w:rsid w:val="0009462C"/>
    <w:rsid w:val="00094B12"/>
    <w:rsid w:val="00096C46"/>
    <w:rsid w:val="000A296F"/>
    <w:rsid w:val="000A2A28"/>
    <w:rsid w:val="000B192D"/>
    <w:rsid w:val="000B28EE"/>
    <w:rsid w:val="000B3376"/>
    <w:rsid w:val="000B3E37"/>
    <w:rsid w:val="000D04B0"/>
    <w:rsid w:val="000E184B"/>
    <w:rsid w:val="000F1C57"/>
    <w:rsid w:val="000F5615"/>
    <w:rsid w:val="00107BD0"/>
    <w:rsid w:val="00124BFF"/>
    <w:rsid w:val="0012560E"/>
    <w:rsid w:val="00127108"/>
    <w:rsid w:val="00134291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1C7F"/>
    <w:rsid w:val="001F2CA2"/>
    <w:rsid w:val="002144C0"/>
    <w:rsid w:val="0022477D"/>
    <w:rsid w:val="002278A9"/>
    <w:rsid w:val="002336F9"/>
    <w:rsid w:val="0024028F"/>
    <w:rsid w:val="00244ABC"/>
    <w:rsid w:val="00277119"/>
    <w:rsid w:val="00281FF2"/>
    <w:rsid w:val="002857DE"/>
    <w:rsid w:val="00290D3A"/>
    <w:rsid w:val="00291567"/>
    <w:rsid w:val="002A22BF"/>
    <w:rsid w:val="002A2389"/>
    <w:rsid w:val="002A671D"/>
    <w:rsid w:val="002B4D55"/>
    <w:rsid w:val="002B5EA0"/>
    <w:rsid w:val="002B6119"/>
    <w:rsid w:val="002C1F06"/>
    <w:rsid w:val="002C43A9"/>
    <w:rsid w:val="002D3375"/>
    <w:rsid w:val="002D73D4"/>
    <w:rsid w:val="002F02A3"/>
    <w:rsid w:val="002F4ABE"/>
    <w:rsid w:val="003018BA"/>
    <w:rsid w:val="0030395F"/>
    <w:rsid w:val="00305C92"/>
    <w:rsid w:val="003151C5"/>
    <w:rsid w:val="00326324"/>
    <w:rsid w:val="003343CF"/>
    <w:rsid w:val="00346FE9"/>
    <w:rsid w:val="0034759A"/>
    <w:rsid w:val="003503F6"/>
    <w:rsid w:val="00350DA1"/>
    <w:rsid w:val="003530DD"/>
    <w:rsid w:val="00363F78"/>
    <w:rsid w:val="00384B39"/>
    <w:rsid w:val="003A0A5B"/>
    <w:rsid w:val="003A1176"/>
    <w:rsid w:val="003B1B90"/>
    <w:rsid w:val="003C0BAE"/>
    <w:rsid w:val="003D18A9"/>
    <w:rsid w:val="003D1A34"/>
    <w:rsid w:val="003D6CE2"/>
    <w:rsid w:val="003E1941"/>
    <w:rsid w:val="003E2FE6"/>
    <w:rsid w:val="003E49D5"/>
    <w:rsid w:val="003F38C0"/>
    <w:rsid w:val="00414E3C"/>
    <w:rsid w:val="0042244A"/>
    <w:rsid w:val="0042745A"/>
    <w:rsid w:val="00427C5F"/>
    <w:rsid w:val="00431D5C"/>
    <w:rsid w:val="004362C6"/>
    <w:rsid w:val="00437FA2"/>
    <w:rsid w:val="0044418F"/>
    <w:rsid w:val="00445970"/>
    <w:rsid w:val="0045729E"/>
    <w:rsid w:val="00461EFC"/>
    <w:rsid w:val="004645AD"/>
    <w:rsid w:val="004652C2"/>
    <w:rsid w:val="004706D1"/>
    <w:rsid w:val="00471326"/>
    <w:rsid w:val="0047598D"/>
    <w:rsid w:val="00481FA8"/>
    <w:rsid w:val="004840FD"/>
    <w:rsid w:val="00490F7D"/>
    <w:rsid w:val="0049132E"/>
    <w:rsid w:val="00491678"/>
    <w:rsid w:val="004968E2"/>
    <w:rsid w:val="004A3EEA"/>
    <w:rsid w:val="004A4D1F"/>
    <w:rsid w:val="004D5282"/>
    <w:rsid w:val="004F0EC6"/>
    <w:rsid w:val="004F1551"/>
    <w:rsid w:val="004F55A3"/>
    <w:rsid w:val="0050496F"/>
    <w:rsid w:val="00513B6F"/>
    <w:rsid w:val="00514AA9"/>
    <w:rsid w:val="0051589B"/>
    <w:rsid w:val="00517C63"/>
    <w:rsid w:val="00526C94"/>
    <w:rsid w:val="005363C4"/>
    <w:rsid w:val="00536BDE"/>
    <w:rsid w:val="00543ACC"/>
    <w:rsid w:val="00560B16"/>
    <w:rsid w:val="0056696D"/>
    <w:rsid w:val="0057124F"/>
    <w:rsid w:val="00573EF9"/>
    <w:rsid w:val="00581595"/>
    <w:rsid w:val="0059484D"/>
    <w:rsid w:val="005A0855"/>
    <w:rsid w:val="005A3196"/>
    <w:rsid w:val="005B6B13"/>
    <w:rsid w:val="005C080F"/>
    <w:rsid w:val="005C55E5"/>
    <w:rsid w:val="005C696A"/>
    <w:rsid w:val="005E6E85"/>
    <w:rsid w:val="005F31D2"/>
    <w:rsid w:val="00603B38"/>
    <w:rsid w:val="0061029B"/>
    <w:rsid w:val="00617230"/>
    <w:rsid w:val="00621CE1"/>
    <w:rsid w:val="00626D73"/>
    <w:rsid w:val="00627FC9"/>
    <w:rsid w:val="00640202"/>
    <w:rsid w:val="006437D7"/>
    <w:rsid w:val="00647FA8"/>
    <w:rsid w:val="00650C5F"/>
    <w:rsid w:val="00654934"/>
    <w:rsid w:val="00654EF8"/>
    <w:rsid w:val="006620D9"/>
    <w:rsid w:val="00662F39"/>
    <w:rsid w:val="00666AEB"/>
    <w:rsid w:val="00671958"/>
    <w:rsid w:val="00675843"/>
    <w:rsid w:val="00696477"/>
    <w:rsid w:val="006A3FA7"/>
    <w:rsid w:val="006B0F46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5D4"/>
    <w:rsid w:val="00763BF1"/>
    <w:rsid w:val="00765E42"/>
    <w:rsid w:val="00766FD4"/>
    <w:rsid w:val="0078168C"/>
    <w:rsid w:val="00787C2A"/>
    <w:rsid w:val="00790E27"/>
    <w:rsid w:val="0079561D"/>
    <w:rsid w:val="007A0AD4"/>
    <w:rsid w:val="007A4022"/>
    <w:rsid w:val="007A6E6E"/>
    <w:rsid w:val="007C3299"/>
    <w:rsid w:val="007C3BCC"/>
    <w:rsid w:val="007C4546"/>
    <w:rsid w:val="007D6E56"/>
    <w:rsid w:val="007E59D5"/>
    <w:rsid w:val="007F1652"/>
    <w:rsid w:val="007F40A6"/>
    <w:rsid w:val="007F4155"/>
    <w:rsid w:val="00811422"/>
    <w:rsid w:val="008150FD"/>
    <w:rsid w:val="0081554D"/>
    <w:rsid w:val="0081707E"/>
    <w:rsid w:val="008449B3"/>
    <w:rsid w:val="0085747A"/>
    <w:rsid w:val="00884922"/>
    <w:rsid w:val="00885F64"/>
    <w:rsid w:val="008917F9"/>
    <w:rsid w:val="008935E2"/>
    <w:rsid w:val="008A45F7"/>
    <w:rsid w:val="008B4622"/>
    <w:rsid w:val="008C0CC0"/>
    <w:rsid w:val="008C19A9"/>
    <w:rsid w:val="008C379D"/>
    <w:rsid w:val="008C5147"/>
    <w:rsid w:val="008C5359"/>
    <w:rsid w:val="008C5363"/>
    <w:rsid w:val="008C67CC"/>
    <w:rsid w:val="008D3DFB"/>
    <w:rsid w:val="008E64F4"/>
    <w:rsid w:val="008F12C9"/>
    <w:rsid w:val="008F6E29"/>
    <w:rsid w:val="00903C87"/>
    <w:rsid w:val="00915AB3"/>
    <w:rsid w:val="00916188"/>
    <w:rsid w:val="00923D7D"/>
    <w:rsid w:val="00927428"/>
    <w:rsid w:val="00946B5A"/>
    <w:rsid w:val="009508DF"/>
    <w:rsid w:val="00950DAC"/>
    <w:rsid w:val="00954A07"/>
    <w:rsid w:val="009605B9"/>
    <w:rsid w:val="00974413"/>
    <w:rsid w:val="00976FE4"/>
    <w:rsid w:val="00990D1A"/>
    <w:rsid w:val="00997F14"/>
    <w:rsid w:val="009A78D9"/>
    <w:rsid w:val="009C1331"/>
    <w:rsid w:val="009C1CBC"/>
    <w:rsid w:val="009C3E31"/>
    <w:rsid w:val="009C4AF5"/>
    <w:rsid w:val="009C54AE"/>
    <w:rsid w:val="009C788E"/>
    <w:rsid w:val="009E1BBC"/>
    <w:rsid w:val="009E235F"/>
    <w:rsid w:val="009E3B41"/>
    <w:rsid w:val="009E6958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21C"/>
    <w:rsid w:val="00A54817"/>
    <w:rsid w:val="00A55787"/>
    <w:rsid w:val="00A601C8"/>
    <w:rsid w:val="00A60799"/>
    <w:rsid w:val="00A84C85"/>
    <w:rsid w:val="00A86535"/>
    <w:rsid w:val="00A97DE1"/>
    <w:rsid w:val="00AB053C"/>
    <w:rsid w:val="00AD1146"/>
    <w:rsid w:val="00AD27D3"/>
    <w:rsid w:val="00AD66D6"/>
    <w:rsid w:val="00AE1160"/>
    <w:rsid w:val="00AE1D05"/>
    <w:rsid w:val="00AE203C"/>
    <w:rsid w:val="00AE2E74"/>
    <w:rsid w:val="00AE5FCB"/>
    <w:rsid w:val="00AF2C1E"/>
    <w:rsid w:val="00B06142"/>
    <w:rsid w:val="00B135B1"/>
    <w:rsid w:val="00B22808"/>
    <w:rsid w:val="00B3130B"/>
    <w:rsid w:val="00B40ADB"/>
    <w:rsid w:val="00B43B77"/>
    <w:rsid w:val="00B43E80"/>
    <w:rsid w:val="00B45437"/>
    <w:rsid w:val="00B607DB"/>
    <w:rsid w:val="00B66529"/>
    <w:rsid w:val="00B74C11"/>
    <w:rsid w:val="00B75946"/>
    <w:rsid w:val="00B8056E"/>
    <w:rsid w:val="00B819C8"/>
    <w:rsid w:val="00B82308"/>
    <w:rsid w:val="00B90885"/>
    <w:rsid w:val="00BA324E"/>
    <w:rsid w:val="00BB520A"/>
    <w:rsid w:val="00BB582D"/>
    <w:rsid w:val="00BB6B5D"/>
    <w:rsid w:val="00BD3869"/>
    <w:rsid w:val="00BD66E9"/>
    <w:rsid w:val="00BD6FF4"/>
    <w:rsid w:val="00BE45B3"/>
    <w:rsid w:val="00BE5D2F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373D4"/>
    <w:rsid w:val="00C542A5"/>
    <w:rsid w:val="00C56036"/>
    <w:rsid w:val="00C61DC5"/>
    <w:rsid w:val="00C64A27"/>
    <w:rsid w:val="00C67E92"/>
    <w:rsid w:val="00C70A26"/>
    <w:rsid w:val="00C74B28"/>
    <w:rsid w:val="00C766DF"/>
    <w:rsid w:val="00C8127F"/>
    <w:rsid w:val="00C848EF"/>
    <w:rsid w:val="00C94B98"/>
    <w:rsid w:val="00CA2B96"/>
    <w:rsid w:val="00CA3AB0"/>
    <w:rsid w:val="00CA5089"/>
    <w:rsid w:val="00CB42CB"/>
    <w:rsid w:val="00CC020A"/>
    <w:rsid w:val="00CD3606"/>
    <w:rsid w:val="00CD4162"/>
    <w:rsid w:val="00CD6897"/>
    <w:rsid w:val="00CE5BAC"/>
    <w:rsid w:val="00CF25BE"/>
    <w:rsid w:val="00CF78ED"/>
    <w:rsid w:val="00D02B25"/>
    <w:rsid w:val="00D02EBA"/>
    <w:rsid w:val="00D17C3C"/>
    <w:rsid w:val="00D26B2C"/>
    <w:rsid w:val="00D2744B"/>
    <w:rsid w:val="00D3297E"/>
    <w:rsid w:val="00D352C9"/>
    <w:rsid w:val="00D425B2"/>
    <w:rsid w:val="00D428D6"/>
    <w:rsid w:val="00D476C7"/>
    <w:rsid w:val="00D552B2"/>
    <w:rsid w:val="00D57180"/>
    <w:rsid w:val="00D608D1"/>
    <w:rsid w:val="00D74119"/>
    <w:rsid w:val="00D77A15"/>
    <w:rsid w:val="00D8075B"/>
    <w:rsid w:val="00D8678B"/>
    <w:rsid w:val="00DA02C0"/>
    <w:rsid w:val="00DA2114"/>
    <w:rsid w:val="00DE09C0"/>
    <w:rsid w:val="00DE4A14"/>
    <w:rsid w:val="00DF102D"/>
    <w:rsid w:val="00DF320D"/>
    <w:rsid w:val="00DF6F75"/>
    <w:rsid w:val="00DF71C8"/>
    <w:rsid w:val="00E129B8"/>
    <w:rsid w:val="00E2148D"/>
    <w:rsid w:val="00E21E7D"/>
    <w:rsid w:val="00E22FBC"/>
    <w:rsid w:val="00E24BF5"/>
    <w:rsid w:val="00E25338"/>
    <w:rsid w:val="00E468E1"/>
    <w:rsid w:val="00E51E44"/>
    <w:rsid w:val="00E63348"/>
    <w:rsid w:val="00E77E88"/>
    <w:rsid w:val="00E8107D"/>
    <w:rsid w:val="00E95AC0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3DEB"/>
    <w:rsid w:val="00F617C3"/>
    <w:rsid w:val="00F7066B"/>
    <w:rsid w:val="00F70F75"/>
    <w:rsid w:val="00F83B28"/>
    <w:rsid w:val="00FA46E5"/>
    <w:rsid w:val="00FB569B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6D006"/>
  <w15:docId w15:val="{67AC690D-C5A1-477A-BF12-CCC209D5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6F76D-2234-4144-AF79-B620DF5CC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251</TotalTime>
  <Pages>5</Pages>
  <Words>1190</Words>
  <Characters>7140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34</cp:revision>
  <cp:lastPrinted>2019-02-06T12:12:00Z</cp:lastPrinted>
  <dcterms:created xsi:type="dcterms:W3CDTF">2019-10-29T14:10:00Z</dcterms:created>
  <dcterms:modified xsi:type="dcterms:W3CDTF">2026-04-30T08:07:00Z</dcterms:modified>
</cp:coreProperties>
</file>